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E1FB5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2D35878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Wisbech,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Fuller.</w:t>
      </w:r>
    </w:p>
    <w:p w14:paraId="70F5B4C7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5378C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0B613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Saier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Aker of London, grocer(q.v.), brought a plaint of debt against him and</w:t>
      </w:r>
    </w:p>
    <w:p w14:paraId="5CE5C3ED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Joly of Wisbech(q.v.).</w:t>
      </w:r>
    </w:p>
    <w:p w14:paraId="759A50CF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1AFCC0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F2CC9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60F75" w14:textId="77777777" w:rsidR="00C16A10" w:rsidRDefault="00C16A10" w:rsidP="00C16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2022</w:t>
      </w:r>
    </w:p>
    <w:p w14:paraId="5ACC16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F94A" w14:textId="77777777" w:rsidR="00C16A10" w:rsidRDefault="00C16A10" w:rsidP="009139A6">
      <w:r>
        <w:separator/>
      </w:r>
    </w:p>
  </w:endnote>
  <w:endnote w:type="continuationSeparator" w:id="0">
    <w:p w14:paraId="71A21FF1" w14:textId="77777777" w:rsidR="00C16A10" w:rsidRDefault="00C16A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A31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1BB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300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886FD" w14:textId="77777777" w:rsidR="00C16A10" w:rsidRDefault="00C16A10" w:rsidP="009139A6">
      <w:r>
        <w:separator/>
      </w:r>
    </w:p>
  </w:footnote>
  <w:footnote w:type="continuationSeparator" w:id="0">
    <w:p w14:paraId="2B7CF874" w14:textId="77777777" w:rsidR="00C16A10" w:rsidRDefault="00C16A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62B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5B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7A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6A1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E44E0"/>
  <w15:chartTrackingRefBased/>
  <w15:docId w15:val="{B6540CC6-EC5D-4B60-93FB-133EF826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16A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2022-01-26T17:17:00Z</dcterms:created>
  <dcterms:modified xsi:type="dcterms:W3CDTF">2022-01-26T17:18:00Z</dcterms:modified>
</cp:coreProperties>
</file>